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AA41A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name"/>
            <w:bookmarkStart w:id="1" w:name="_GoBack"/>
            <w:bookmarkEnd w:id="0"/>
            <w:bookmarkEnd w:id="1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AA41A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2" w:name="header_org_info"/>
            <w:bookmarkEnd w:id="2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3" w:name="header_table"/>
            <w:bookmarkEnd w:id="3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AA41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AA41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AA41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AA41A7">
        <w:rPr>
          <w:b w:val="0"/>
        </w:rPr>
        <w:t xml:space="preserve"> 62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AA41A7" w:rsidP="00232C8F">
            <w:r>
              <w:t>Начальник административно-хозяйственного отдела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AA41A7" w:rsidP="00232C8F">
            <w:r>
              <w:t>24695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4" w:name="rm_name_table"/>
            <w:bookmarkEnd w:id="4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AA41A7" w:rsidRPr="00AA41A7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AA41A7" w:rsidRPr="00AA41A7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AA41A7" w:rsidRPr="00AA41A7">
        <w:rPr>
          <w:u w:val="single"/>
        </w:rPr>
        <w:t xml:space="preserve">   ----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AA41A7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AA41A7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5" w:name="col_rm_table"/>
            <w:bookmarkEnd w:id="5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AA41A7" w:rsidP="00F355BD">
            <w:pPr>
              <w:jc w:val="center"/>
            </w:pPr>
            <w:r>
              <w:t>0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AA41A7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AA41A7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AA41A7" w:rsidP="00F355BD">
            <w:pPr>
              <w:jc w:val="center"/>
            </w:pPr>
            <w:r>
              <w:t>060-754-533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6" w:name="snils_table"/>
            <w:bookmarkEnd w:id="6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AA41A7" w:rsidRPr="00AA41A7">
        <w:rPr>
          <w:rStyle w:val="aa"/>
        </w:rPr>
        <w:t xml:space="preserve"> системный блок, монитор Samsung SM943N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AA41A7" w:rsidRPr="00AA41A7">
        <w:rPr>
          <w:rStyle w:val="aa"/>
        </w:rPr>
        <w:t xml:space="preserve"> не используются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table"/>
            <w:bookmarkEnd w:id="7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1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2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3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4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5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6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7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8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9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0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1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2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3"/>
            <w:bookmarkEnd w:id="2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05C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05C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1" w:name="s030_14"/>
            <w:bookmarkEnd w:id="21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2" w:name="s030_itog3"/>
            <w:bookmarkEnd w:id="22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905C5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905C51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3" w:name="s030_itog"/>
            <w:bookmarkEnd w:id="23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481C22" w:rsidRPr="00F953F0" w:rsidRDefault="00481C22" w:rsidP="00481C22">
      <w:r w:rsidRPr="00F953F0">
        <w:rPr>
          <w:b/>
        </w:rPr>
        <w:lastRenderedPageBreak/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1"/>
            <w:bookmarkEnd w:id="24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2"/>
            <w:bookmarkEnd w:id="25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3"/>
            <w:bookmarkEnd w:id="26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4"/>
            <w:bookmarkEnd w:id="27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5"/>
            <w:bookmarkEnd w:id="28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6"/>
            <w:bookmarkEnd w:id="29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30" w:name="s040_7"/>
            <w:bookmarkEnd w:id="30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AA41A7" w:rsidRPr="00AA41A7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(СанПиН 2.4.6.2553-09, п.2.2);</w:t>
      </w:r>
      <w:r w:rsidR="00AA41A7" w:rsidRPr="00AA41A7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AA41A7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1" w:name="com_pred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AA41A7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2" w:name="s070_1"/>
            <w:bookmarkEnd w:id="32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AA41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AA41A7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3" w:name="com_chlens"/>
            <w:bookmarkEnd w:id="3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AA41A7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AA41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4" w:name="s070_2"/>
            <w:bookmarkEnd w:id="34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AA41A7" w:rsidRPr="00AA41A7" w:rsidTr="00AA41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</w:tr>
      <w:tr w:rsidR="00AA41A7" w:rsidRPr="00AA41A7" w:rsidTr="00AA41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  <w:tr w:rsidR="00AA41A7" w:rsidRPr="00AA41A7" w:rsidTr="00AA41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</w:tr>
      <w:tr w:rsidR="00AA41A7" w:rsidRPr="00AA41A7" w:rsidTr="00AA41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  <w:tr w:rsidR="00AA41A7" w:rsidRPr="00AA41A7" w:rsidTr="00AA41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1A7" w:rsidRPr="00AA41A7" w:rsidRDefault="00AA41A7" w:rsidP="004E51DC">
            <w:pPr>
              <w:pStyle w:val="a8"/>
            </w:pPr>
          </w:p>
        </w:tc>
      </w:tr>
      <w:tr w:rsidR="00AA41A7" w:rsidRPr="00AA41A7" w:rsidTr="00AA41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41A7" w:rsidRPr="00AA41A7" w:rsidRDefault="00AA41A7" w:rsidP="004E51DC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5" w:name="fio_users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AA41A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6" w:name="fio_rabs"/>
            <w:bookmarkEnd w:id="36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AA41A7" w:rsidP="004E51DC">
            <w:pPr>
              <w:pStyle w:val="a8"/>
            </w:pPr>
            <w:r>
              <w:t>Батегов М.А.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7" w:name="s070_3"/>
            <w:bookmarkEnd w:id="37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AA41A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AF59B4">
      <w:footerReference w:type="default" r:id="rId7"/>
      <w:pgSz w:w="11906" w:h="16838"/>
      <w:pgMar w:top="851" w:right="851" w:bottom="1134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AA41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62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905C51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905C51" w:rsidRPr="00905C51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2469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----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1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2 "/>
    <w:docVar w:name="oborud" w:val=" системный блок, монитор Samsung SM943N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DE75D16700504231B027EDD2976F79EB"/>
    <w:docVar w:name="rm_id" w:val="62"/>
    <w:docVar w:name="rm_name" w:val="                                          "/>
    <w:docVar w:name="rm_number" w:val=" 62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СанПиН 2.4.6.2553-09, п.2.2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СанПиН 2.4.6.2553-09, п.2.2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05C51"/>
    <w:rsid w:val="0092778A"/>
    <w:rsid w:val="00967790"/>
    <w:rsid w:val="0098630F"/>
    <w:rsid w:val="009A127B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2016-08-24T07:59:00Z</dcterms:created>
  <dcterms:modified xsi:type="dcterms:W3CDTF">2016-08-24T08:37:00Z</dcterms:modified>
</cp:coreProperties>
</file>